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9E775B" w:rsidTr="004C1847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9E775B" w:rsidRPr="004C1847" w:rsidRDefault="009E775B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C1847">
              <w:rPr>
                <w:b/>
                <w:bCs/>
                <w:sz w:val="20"/>
                <w:szCs w:val="20"/>
              </w:rPr>
              <w:t>Приложение № 6</w:t>
            </w:r>
          </w:p>
          <w:p w:rsidR="009E775B" w:rsidRDefault="009E775B">
            <w:pPr>
              <w:pStyle w:val="Heading5"/>
              <w:jc w:val="right"/>
              <w:rPr>
                <w:b w:val="0"/>
                <w:bCs w:val="0"/>
                <w:color w:val="auto"/>
                <w:sz w:val="24"/>
                <w:lang w:val="ru-RU"/>
              </w:rPr>
            </w:pPr>
            <w:r w:rsidRPr="004C1847">
              <w:rPr>
                <w:bCs w:val="0"/>
                <w:color w:val="auto"/>
                <w:sz w:val="20"/>
                <w:szCs w:val="20"/>
                <w:lang w:val="ru-RU"/>
              </w:rPr>
              <w:t xml:space="preserve">к Договору от «___» __________ _____ г. № </w:t>
            </w:r>
            <w:r w:rsidRPr="004C1847">
              <w:rPr>
                <w:color w:val="auto"/>
                <w:sz w:val="20"/>
                <w:szCs w:val="20"/>
                <w:u w:val="single"/>
                <w:lang w:val="ru-RU"/>
              </w:rPr>
              <w:t>_____________________________________________________________________________</w:t>
            </w:r>
          </w:p>
        </w:tc>
      </w:tr>
      <w:tr w:rsidR="009E775B" w:rsidTr="004C1847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9E775B" w:rsidRDefault="009E775B">
            <w:pPr>
              <w:pStyle w:val="Heading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9E775B" w:rsidTr="004C1847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9E775B" w:rsidTr="004C1847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775B" w:rsidTr="004C1847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9E775B" w:rsidRDefault="009E775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9E775B" w:rsidTr="004C1847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75B" w:rsidRDefault="009E77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9E775B" w:rsidRPr="004C1847" w:rsidRDefault="009E77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4C184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4C184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9E775B" w:rsidRDefault="009E77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E775B" w:rsidRDefault="009E775B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bCs/>
                <w:sz w:val="16"/>
                <w:szCs w:val="16"/>
              </w:rPr>
            </w:pPr>
          </w:p>
        </w:tc>
      </w:tr>
      <w:tr w:rsidR="009E775B" w:rsidTr="004C1847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(кг):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(кг):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left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(см):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E775B" w:rsidRDefault="009E775B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E775B" w:rsidRDefault="009E775B">
            <w:pPr>
              <w:rPr>
                <w:sz w:val="16"/>
                <w:szCs w:val="16"/>
              </w:rPr>
            </w:pPr>
          </w:p>
        </w:tc>
      </w:tr>
      <w:tr w:rsidR="009E775B" w:rsidTr="004C1847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9E775B" w:rsidRDefault="009E77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775B" w:rsidTr="004C1847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E775B" w:rsidRDefault="009E775B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9E775B" w:rsidTr="004C1847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9E775B" w:rsidTr="004C1847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>
              <w:rPr>
                <w:sz w:val="24"/>
                <w:szCs w:val="24"/>
              </w:rPr>
              <w:t>/</w:t>
            </w: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>
              <w:rPr>
                <w:sz w:val="24"/>
                <w:szCs w:val="24"/>
              </w:rPr>
              <w:t>/</w:t>
            </w: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E775B" w:rsidRDefault="009E775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9E775B" w:rsidRDefault="009E775B"/>
    <w:sectPr w:rsidR="009E775B" w:rsidSect="007E68DA">
      <w:pgSz w:w="16838" w:h="11906" w:orient="landscape"/>
      <w:pgMar w:top="719" w:right="851" w:bottom="79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847"/>
    <w:rsid w:val="002867EE"/>
    <w:rsid w:val="004C1847"/>
    <w:rsid w:val="0060781E"/>
    <w:rsid w:val="00637494"/>
    <w:rsid w:val="007B2EA8"/>
    <w:rsid w:val="007E68DA"/>
    <w:rsid w:val="009E775B"/>
    <w:rsid w:val="00CA62FE"/>
    <w:rsid w:val="00D4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847"/>
    <w:rPr>
      <w:rFonts w:ascii="Times New Roman" w:eastAsia="Times New Roman" w:hAnsi="Times New Roman"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C1847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4C1847"/>
    <w:rPr>
      <w:rFonts w:ascii="Times New Roman" w:hAnsi="Times New Roman" w:cs="Times New Roman"/>
      <w:b/>
      <w:bCs/>
      <w:color w:val="FF0000"/>
      <w:sz w:val="24"/>
      <w:szCs w:val="24"/>
      <w:lang w:val="en-US" w:eastAsia="ru-RU"/>
    </w:rPr>
  </w:style>
  <w:style w:type="paragraph" w:styleId="BodyText">
    <w:name w:val="Body Text"/>
    <w:basedOn w:val="Normal"/>
    <w:link w:val="BodyTextChar"/>
    <w:uiPriority w:val="99"/>
    <w:semiHidden/>
    <w:rsid w:val="004C184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1847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4C1847"/>
    <w:rPr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C184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78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140</Words>
  <Characters>801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6637</cp:lastModifiedBy>
  <cp:revision>3</cp:revision>
  <cp:lastPrinted>2012-08-02T12:48:00Z</cp:lastPrinted>
  <dcterms:created xsi:type="dcterms:W3CDTF">2012-04-28T06:39:00Z</dcterms:created>
  <dcterms:modified xsi:type="dcterms:W3CDTF">2012-08-02T12:48:00Z</dcterms:modified>
</cp:coreProperties>
</file>